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51CD0" w14:textId="77777777" w:rsidR="00177318" w:rsidRDefault="00177318" w:rsidP="001773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CLERK</w:t>
      </w:r>
      <w:r>
        <w:rPr>
          <w:rFonts w:cs="Times New Roman"/>
          <w:szCs w:val="24"/>
        </w:rPr>
        <w:t xml:space="preserve">        (fl.1424)</w:t>
      </w:r>
    </w:p>
    <w:p w14:paraId="42EF16CD" w14:textId="77777777" w:rsidR="00177318" w:rsidRDefault="00177318" w:rsidP="001773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Ranworth</w:t>
      </w:r>
      <w:proofErr w:type="spellEnd"/>
      <w:r>
        <w:rPr>
          <w:rFonts w:cs="Times New Roman"/>
          <w:szCs w:val="24"/>
        </w:rPr>
        <w:t>, Norfolk. Mercer.</w:t>
      </w:r>
    </w:p>
    <w:p w14:paraId="694A9C00" w14:textId="77777777" w:rsidR="00177318" w:rsidRDefault="00177318" w:rsidP="00177318">
      <w:pPr>
        <w:pStyle w:val="NoSpacing"/>
        <w:rPr>
          <w:rFonts w:cs="Times New Roman"/>
          <w:szCs w:val="24"/>
        </w:rPr>
      </w:pPr>
    </w:p>
    <w:p w14:paraId="6E4F8A8F" w14:textId="77777777" w:rsidR="00177318" w:rsidRDefault="00177318" w:rsidP="00177318">
      <w:pPr>
        <w:pStyle w:val="NoSpacing"/>
        <w:rPr>
          <w:rFonts w:cs="Times New Roman"/>
          <w:szCs w:val="24"/>
        </w:rPr>
      </w:pPr>
    </w:p>
    <w:p w14:paraId="7C8372A0" w14:textId="77777777" w:rsidR="00177318" w:rsidRDefault="00177318" w:rsidP="001773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1424</w:t>
      </w:r>
      <w:r>
        <w:rPr>
          <w:rFonts w:cs="Times New Roman"/>
          <w:szCs w:val="24"/>
        </w:rPr>
        <w:tab/>
        <w:t xml:space="preserve">Nicholas </w:t>
      </w:r>
      <w:proofErr w:type="spellStart"/>
      <w:r>
        <w:rPr>
          <w:rFonts w:cs="Times New Roman"/>
          <w:szCs w:val="24"/>
        </w:rPr>
        <w:t>Brethenham</w:t>
      </w:r>
      <w:proofErr w:type="spellEnd"/>
      <w:r>
        <w:rPr>
          <w:rFonts w:cs="Times New Roman"/>
          <w:szCs w:val="24"/>
        </w:rPr>
        <w:t xml:space="preserve"> of Norwich, mercer(q.v.), brought a plaint of debt</w:t>
      </w:r>
    </w:p>
    <w:p w14:paraId="59D16CDE" w14:textId="77777777" w:rsidR="00177318" w:rsidRDefault="00177318" w:rsidP="001773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him and four others.</w:t>
      </w:r>
    </w:p>
    <w:p w14:paraId="524A6D85" w14:textId="77777777" w:rsidR="00177318" w:rsidRDefault="00177318" w:rsidP="001773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33B30">
          <w:rPr>
            <w:rStyle w:val="Hyperlink"/>
            <w:rFonts w:cs="Times New Roman"/>
            <w:szCs w:val="24"/>
          </w:rPr>
          <w:t>https://waalt.uh.edu/index.php/CP40/654:_A-J</w:t>
        </w:r>
      </w:hyperlink>
      <w:r>
        <w:rPr>
          <w:rFonts w:cs="Times New Roman"/>
          <w:szCs w:val="24"/>
        </w:rPr>
        <w:t xml:space="preserve"> )</w:t>
      </w:r>
    </w:p>
    <w:p w14:paraId="0C585E3D" w14:textId="77777777" w:rsidR="00177318" w:rsidRDefault="00177318" w:rsidP="00177318">
      <w:pPr>
        <w:pStyle w:val="NoSpacing"/>
        <w:rPr>
          <w:rFonts w:cs="Times New Roman"/>
          <w:szCs w:val="24"/>
        </w:rPr>
      </w:pPr>
    </w:p>
    <w:p w14:paraId="3523F23F" w14:textId="77777777" w:rsidR="00177318" w:rsidRDefault="00177318" w:rsidP="00177318">
      <w:pPr>
        <w:pStyle w:val="NoSpacing"/>
        <w:rPr>
          <w:rFonts w:cs="Times New Roman"/>
          <w:szCs w:val="24"/>
        </w:rPr>
      </w:pPr>
    </w:p>
    <w:p w14:paraId="3F113B8B" w14:textId="77777777" w:rsidR="00177318" w:rsidRDefault="00177318" w:rsidP="0017731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June 2025</w:t>
      </w:r>
    </w:p>
    <w:p w14:paraId="09B9727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39293" w14:textId="77777777" w:rsidR="00177318" w:rsidRDefault="00177318" w:rsidP="009139A6">
      <w:r>
        <w:separator/>
      </w:r>
    </w:p>
  </w:endnote>
  <w:endnote w:type="continuationSeparator" w:id="0">
    <w:p w14:paraId="2030E1AF" w14:textId="77777777" w:rsidR="00177318" w:rsidRDefault="001773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71E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8E9C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ABC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AF01A" w14:textId="77777777" w:rsidR="00177318" w:rsidRDefault="00177318" w:rsidP="009139A6">
      <w:r>
        <w:separator/>
      </w:r>
    </w:p>
  </w:footnote>
  <w:footnote w:type="continuationSeparator" w:id="0">
    <w:p w14:paraId="010FA7D2" w14:textId="77777777" w:rsidR="00177318" w:rsidRDefault="001773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1FD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D03B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1F9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318"/>
    <w:rsid w:val="000666E0"/>
    <w:rsid w:val="000A2E7A"/>
    <w:rsid w:val="001307AC"/>
    <w:rsid w:val="00164DE6"/>
    <w:rsid w:val="00177318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963C3"/>
  <w15:chartTrackingRefBased/>
  <w15:docId w15:val="{F4CA0F7D-B0AE-4406-8347-C3E3E7DBE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773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4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2025-06-01T18:58:00Z</dcterms:created>
  <dcterms:modified xsi:type="dcterms:W3CDTF">2025-06-01T18:59:00Z</dcterms:modified>
</cp:coreProperties>
</file>